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5E4A" w14:textId="77777777" w:rsidR="00DB0D77" w:rsidRDefault="00DB0D77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NAROČNIK:</w:t>
      </w:r>
    </w:p>
    <w:p w14:paraId="54C32FCB" w14:textId="331C038D" w:rsidR="00EC1379" w:rsidRPr="00164FEB" w:rsidRDefault="00612F00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5F0D65D9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716FF65E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Predmet naročila:</w:t>
      </w:r>
    </w:p>
    <w:p w14:paraId="3B6841B4" w14:textId="77777777" w:rsidR="00DB0D77" w:rsidRPr="00DB0D77" w:rsidRDefault="00DB0D77" w:rsidP="00EC1379">
      <w:pPr>
        <w:rPr>
          <w:rFonts w:ascii="Segoe UI Semibold" w:hAnsi="Segoe UI Semibold" w:cs="Segoe UI Semibold"/>
        </w:rPr>
      </w:pPr>
    </w:p>
    <w:p w14:paraId="712CAAD4" w14:textId="10B710F9" w:rsidR="00DC2229" w:rsidRDefault="009246A2" w:rsidP="00B257F0">
      <w:pPr>
        <w:jc w:val="center"/>
        <w:rPr>
          <w:rFonts w:ascii="Segoe UI Semibold" w:hAnsi="Segoe UI Semibold" w:cs="Segoe UI Semibold"/>
        </w:rPr>
      </w:pPr>
      <w:r w:rsidRPr="009246A2">
        <w:rPr>
          <w:rFonts w:ascii="Segoe UI Semibold" w:hAnsi="Segoe UI Semibold" w:cs="Segoe UI Semibold"/>
        </w:rPr>
        <w:t>UREDITEV MEJE IN PARCELACIJA ZA POTREBE ODKUPA ZEMLJIŠČ PO IZVEDENI REKONSTRUKCIJI LOKALNE CESTE VIPAVA – VRHPOLJE (1. IN 2. FAZA)</w:t>
      </w:r>
    </w:p>
    <w:p w14:paraId="08EFB118" w14:textId="77777777" w:rsidR="009246A2" w:rsidRPr="00164FEB" w:rsidRDefault="009246A2" w:rsidP="00B257F0">
      <w:pPr>
        <w:jc w:val="center"/>
        <w:rPr>
          <w:rFonts w:ascii="Segoe UI" w:hAnsi="Segoe UI" w:cs="Segoe UI"/>
          <w:sz w:val="20"/>
          <w:szCs w:val="20"/>
        </w:rPr>
      </w:pPr>
    </w:p>
    <w:p w14:paraId="600CD635" w14:textId="49F664B5" w:rsidR="005F2755" w:rsidRDefault="00DB0D77" w:rsidP="00DB0D77">
      <w:pPr>
        <w:jc w:val="center"/>
        <w:rPr>
          <w:rFonts w:ascii="Segoe UI Semibold" w:hAnsi="Segoe UI Semibold" w:cs="Segoe UI Semibold"/>
          <w:bCs/>
          <w:sz w:val="20"/>
          <w:szCs w:val="20"/>
        </w:rPr>
      </w:pPr>
      <w:bookmarkStart w:id="0" w:name="_Hlk20320528"/>
      <w:r>
        <w:rPr>
          <w:rFonts w:ascii="Segoe UI Semibold" w:hAnsi="Segoe UI Semibold" w:cs="Segoe UI Semibold"/>
          <w:bCs/>
          <w:sz w:val="20"/>
          <w:szCs w:val="20"/>
        </w:rPr>
        <w:t>PODATKI o udeležbi fizičnih in pravnih oseb v lastništvu ponudnika na podlagi 6. odstavka 14. člena Zakona o integriteti in preprečevanju korupcije</w:t>
      </w:r>
      <w:bookmarkEnd w:id="0"/>
    </w:p>
    <w:p w14:paraId="67829647" w14:textId="77777777" w:rsidR="000D1BBE" w:rsidRPr="00164FEB" w:rsidRDefault="000D1BBE" w:rsidP="00164FEB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0BD9B57A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3A13CCC2" w14:textId="77777777" w:rsidR="005261F4" w:rsidRPr="00164FEB" w:rsidRDefault="005261F4" w:rsidP="00EC1379">
      <w:pPr>
        <w:rPr>
          <w:rFonts w:ascii="Segoe UI" w:hAnsi="Segoe UI" w:cs="Segoe UI"/>
          <w:b/>
          <w:sz w:val="20"/>
          <w:szCs w:val="20"/>
        </w:rPr>
      </w:pPr>
    </w:p>
    <w:p w14:paraId="24A2F43D" w14:textId="1B7D2234" w:rsidR="00EC1379" w:rsidRDefault="00DB0D77" w:rsidP="00EC1379">
      <w:pPr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  <w:sz w:val="20"/>
          <w:szCs w:val="20"/>
        </w:rPr>
        <w:t>Ponudnik</w:t>
      </w:r>
    </w:p>
    <w:p w14:paraId="2A95F717" w14:textId="645EA786" w:rsidR="00DB0D77" w:rsidRDefault="00DB0D77" w:rsidP="00EC1379">
      <w:pPr>
        <w:rPr>
          <w:rFonts w:ascii="Segoe UI Semibold" w:hAnsi="Segoe UI Semibold" w:cs="Segoe UI Semibold"/>
          <w:sz w:val="20"/>
          <w:szCs w:val="20"/>
        </w:rPr>
      </w:pPr>
    </w:p>
    <w:p w14:paraId="1E4DA163" w14:textId="77777777" w:rsidR="0024062C" w:rsidRDefault="0024062C" w:rsidP="00EC1379">
      <w:pPr>
        <w:rPr>
          <w:rFonts w:ascii="Segoe UI Semibold" w:hAnsi="Segoe UI Semibold" w:cs="Segoe UI Semibold"/>
          <w:sz w:val="20"/>
          <w:szCs w:val="20"/>
        </w:rPr>
      </w:pPr>
    </w:p>
    <w:p w14:paraId="7937D452" w14:textId="7C2C6338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 Semibold" w:hAnsi="Segoe UI Semibold" w:cs="Segoe UI Semibold"/>
          <w:sz w:val="20"/>
          <w:szCs w:val="20"/>
        </w:rPr>
      </w:pPr>
    </w:p>
    <w:p w14:paraId="4DE76849" w14:textId="77777777" w:rsidR="0024062C" w:rsidRDefault="0024062C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DEBA66D" w14:textId="621191A5" w:rsidR="00DB0D77" w:rsidRDefault="00DB0D77" w:rsidP="00DB0D77">
      <w:pPr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(navedba firme ponudnike, poslovnega naslova in sedeža)</w:t>
      </w:r>
    </w:p>
    <w:p w14:paraId="570D559C" w14:textId="359A2660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5BF0F82" w14:textId="7CC0A874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060B5F8F" w14:textId="6BC794E5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matična številka ______________________</w:t>
      </w:r>
      <w:r w:rsidR="001513E2">
        <w:rPr>
          <w:rFonts w:ascii="Segoe UI" w:hAnsi="Segoe UI" w:cs="Segoe UI"/>
          <w:sz w:val="20"/>
          <w:szCs w:val="20"/>
        </w:rPr>
        <w:t>_______</w:t>
      </w:r>
      <w:r>
        <w:rPr>
          <w:rFonts w:ascii="Segoe UI" w:hAnsi="Segoe UI" w:cs="Segoe UI"/>
          <w:sz w:val="20"/>
          <w:szCs w:val="20"/>
        </w:rPr>
        <w:t>_, skladno s 6. odstavkom 14. člena Zakona o integriteti in preprečevanju korupcije (Ur. l. RS, št. 69/11)</w:t>
      </w:r>
    </w:p>
    <w:p w14:paraId="399D6B43" w14:textId="6728CE7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238699DB" w14:textId="69A8DE15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podaja sledeče podatke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E5CC6F7" w14:textId="1849A476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C36F538" w14:textId="33641A90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fizičnih in pravnih oseb v lastništvu ponudnika (za fizične osebe izjava vsebuje ime in priimek, naslov prebivališča in delež lastništva):</w:t>
      </w:r>
    </w:p>
    <w:p w14:paraId="225BD27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D0D39B5" w14:textId="7F6BD913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43C630B3" w14:textId="6D0DA684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035B9D87" w14:textId="4BBC6CEE" w:rsidR="00DB0D77" w:rsidRDefault="00DB0D77" w:rsidP="00EC1379">
      <w:pPr>
        <w:pBdr>
          <w:bottom w:val="single" w:sz="12" w:space="1" w:color="auto"/>
          <w:between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14B05513" w14:textId="25784548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037A48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120695AE" w14:textId="01AEBF42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tihih družbenikov, o gospodarskih subjektih, za katere se glede na določbe zakona, ki ureja gospodarske družbe, šteje, da so povezane družbe s ponudnikom:</w:t>
      </w:r>
    </w:p>
    <w:p w14:paraId="27EC0B03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624ACEAC" w14:textId="6AE788E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0FC4FB27" w14:textId="4DBB23B9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7DFBF50" w14:textId="5477AEE5" w:rsidR="00DB0D77" w:rsidRDefault="00DB0D77" w:rsidP="00EC1379">
      <w:pPr>
        <w:pBdr>
          <w:bottom w:val="single" w:sz="12" w:space="1" w:color="auto"/>
          <w:between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98A451E" w14:textId="2FF355C0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252D65C4" w14:textId="29603AF6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Ponudnik izjavlja, da je seznanjen, da je naročnik dolžan zgoraj navedene podatke na zahtevo komisije za preprečevanje korupcije predložiti komisiji.</w:t>
      </w:r>
    </w:p>
    <w:p w14:paraId="6BC2B8F2" w14:textId="283E03F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6E2BE649" w14:textId="252E7582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3E900E9A" w14:textId="0EB86153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Kraj in datum, _______________</w:t>
      </w:r>
      <w:r w:rsidR="00B700B2">
        <w:rPr>
          <w:rFonts w:ascii="Segoe UI" w:hAnsi="Segoe UI" w:cs="Segoe UI"/>
          <w:sz w:val="20"/>
          <w:szCs w:val="20"/>
        </w:rPr>
        <w:t>____________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Ponudnik:</w:t>
      </w:r>
    </w:p>
    <w:sectPr w:rsidR="00DB0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094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513E2"/>
    <w:rsid w:val="00164FEB"/>
    <w:rsid w:val="001F2A56"/>
    <w:rsid w:val="0024062C"/>
    <w:rsid w:val="002618DC"/>
    <w:rsid w:val="002665BB"/>
    <w:rsid w:val="00266C92"/>
    <w:rsid w:val="0029414B"/>
    <w:rsid w:val="00295AD5"/>
    <w:rsid w:val="002A4BC1"/>
    <w:rsid w:val="0034508A"/>
    <w:rsid w:val="00375CC7"/>
    <w:rsid w:val="003B2DC1"/>
    <w:rsid w:val="003D016C"/>
    <w:rsid w:val="003E4929"/>
    <w:rsid w:val="003E552D"/>
    <w:rsid w:val="004326B9"/>
    <w:rsid w:val="004738C9"/>
    <w:rsid w:val="00483DF7"/>
    <w:rsid w:val="005261F4"/>
    <w:rsid w:val="005315AA"/>
    <w:rsid w:val="0054708B"/>
    <w:rsid w:val="00582EA6"/>
    <w:rsid w:val="00591513"/>
    <w:rsid w:val="005918D0"/>
    <w:rsid w:val="005A766E"/>
    <w:rsid w:val="005C0B3C"/>
    <w:rsid w:val="005F2755"/>
    <w:rsid w:val="005F5B23"/>
    <w:rsid w:val="00612F00"/>
    <w:rsid w:val="00654A2C"/>
    <w:rsid w:val="006649F6"/>
    <w:rsid w:val="00677B3C"/>
    <w:rsid w:val="00691144"/>
    <w:rsid w:val="006A5364"/>
    <w:rsid w:val="006C6D5C"/>
    <w:rsid w:val="006E5509"/>
    <w:rsid w:val="00704C43"/>
    <w:rsid w:val="007608A6"/>
    <w:rsid w:val="007745BF"/>
    <w:rsid w:val="00781593"/>
    <w:rsid w:val="007D676A"/>
    <w:rsid w:val="00856BE5"/>
    <w:rsid w:val="008674DA"/>
    <w:rsid w:val="00876B6C"/>
    <w:rsid w:val="008E4D0D"/>
    <w:rsid w:val="0091769E"/>
    <w:rsid w:val="009246A2"/>
    <w:rsid w:val="009A6005"/>
    <w:rsid w:val="00A359F7"/>
    <w:rsid w:val="00A37F7B"/>
    <w:rsid w:val="00AE62A0"/>
    <w:rsid w:val="00B00267"/>
    <w:rsid w:val="00B257F0"/>
    <w:rsid w:val="00B430F4"/>
    <w:rsid w:val="00B5465C"/>
    <w:rsid w:val="00B700B2"/>
    <w:rsid w:val="00C20726"/>
    <w:rsid w:val="00C318E5"/>
    <w:rsid w:val="00CC162B"/>
    <w:rsid w:val="00CD2D47"/>
    <w:rsid w:val="00D043DA"/>
    <w:rsid w:val="00D702F6"/>
    <w:rsid w:val="00DB0D77"/>
    <w:rsid w:val="00DB79D7"/>
    <w:rsid w:val="00DC2229"/>
    <w:rsid w:val="00E95AB3"/>
    <w:rsid w:val="00EA441D"/>
    <w:rsid w:val="00EB07DD"/>
    <w:rsid w:val="00EC1379"/>
    <w:rsid w:val="00ED6CAF"/>
    <w:rsid w:val="00EE34B0"/>
    <w:rsid w:val="00EF7124"/>
    <w:rsid w:val="00F10B97"/>
    <w:rsid w:val="00F126FC"/>
    <w:rsid w:val="00F1322A"/>
    <w:rsid w:val="00F17FE6"/>
    <w:rsid w:val="00F24D18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1379"/>
    <w:rPr>
      <w:sz w:val="24"/>
      <w:szCs w:val="24"/>
    </w:rPr>
  </w:style>
  <w:style w:type="paragraph" w:styleId="Naslov1">
    <w:name w:val="heading 1"/>
    <w:basedOn w:val="Navaden"/>
    <w:next w:val="Navaden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16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B_Podaki o ponudniku</dc:title>
  <dc:subject/>
  <dc:creator>Občina Vipava</dc:creator>
  <cp:keywords/>
  <dc:description/>
  <cp:lastModifiedBy>Luka Lango</cp:lastModifiedBy>
  <cp:revision>16</cp:revision>
  <cp:lastPrinted>2023-03-20T19:32:00Z</cp:lastPrinted>
  <dcterms:created xsi:type="dcterms:W3CDTF">2021-06-10T10:55:00Z</dcterms:created>
  <dcterms:modified xsi:type="dcterms:W3CDTF">2026-06-17T08:09:00Z</dcterms:modified>
</cp:coreProperties>
</file>